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0713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MEDEW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2056205F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24A665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027EA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Medbourne, </w:t>
      </w:r>
    </w:p>
    <w:p w14:paraId="16D810D4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Purly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0A602A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20-49)</w:t>
      </w:r>
    </w:p>
    <w:p w14:paraId="7B183293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593367" w14:textId="77777777" w:rsidR="0071492F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5D5F3" w14:textId="77777777" w:rsidR="0071492F" w:rsidRPr="001D70A6" w:rsidRDefault="0071492F" w:rsidP="007149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155A89D1" w14:textId="0FBDBBD3" w:rsidR="00BA00AB" w:rsidRPr="0071492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149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D5E5" w14:textId="77777777" w:rsidR="0071492F" w:rsidRDefault="0071492F" w:rsidP="009139A6">
      <w:r>
        <w:separator/>
      </w:r>
    </w:p>
  </w:endnote>
  <w:endnote w:type="continuationSeparator" w:id="0">
    <w:p w14:paraId="0423F987" w14:textId="77777777" w:rsidR="0071492F" w:rsidRDefault="007149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0B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59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3E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D8A3" w14:textId="77777777" w:rsidR="0071492F" w:rsidRDefault="0071492F" w:rsidP="009139A6">
      <w:r>
        <w:separator/>
      </w:r>
    </w:p>
  </w:footnote>
  <w:footnote w:type="continuationSeparator" w:id="0">
    <w:p w14:paraId="1F4A19F9" w14:textId="77777777" w:rsidR="0071492F" w:rsidRDefault="007149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D4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25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F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92F"/>
    <w:rsid w:val="000666E0"/>
    <w:rsid w:val="002510B7"/>
    <w:rsid w:val="005C130B"/>
    <w:rsid w:val="0071492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DA4D7"/>
  <w15:chartTrackingRefBased/>
  <w15:docId w15:val="{558B914F-CF9B-43F1-95E4-FBB33929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2022-04-14T20:08:00Z</dcterms:created>
  <dcterms:modified xsi:type="dcterms:W3CDTF">2022-04-14T20:08:00Z</dcterms:modified>
</cp:coreProperties>
</file>